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>
      <w:pPr>
        <w:spacing w:after="240" w:afterLines="100" w:line="520" w:lineRule="exact"/>
        <w:jc w:val="center"/>
        <w:rPr>
          <w:rFonts w:hint="eastAsia" w:ascii="仿宋_GB2312" w:eastAsia="仿宋_GB2312"/>
          <w:b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sz w:val="30"/>
          <w:szCs w:val="30"/>
        </w:rPr>
        <w:t>201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b/>
          <w:sz w:val="30"/>
          <w:szCs w:val="30"/>
        </w:rPr>
        <w:t>年哈尔滨工程大学国（境）外联合培养博士研究生项目录取名单</w:t>
      </w:r>
      <w:r>
        <w:rPr>
          <w:rFonts w:hint="eastAsia" w:ascii="仿宋_GB2312" w:eastAsia="仿宋_GB2312"/>
          <w:b/>
          <w:sz w:val="30"/>
          <w:szCs w:val="30"/>
          <w:lang w:eastAsia="zh-CN"/>
        </w:rPr>
        <w:t>（第一批）</w:t>
      </w:r>
    </w:p>
    <w:tbl>
      <w:tblPr>
        <w:tblStyle w:val="2"/>
        <w:tblW w:w="117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00"/>
        <w:gridCol w:w="2520"/>
        <w:gridCol w:w="1080"/>
        <w:gridCol w:w="2561"/>
        <w:gridCol w:w="1383"/>
        <w:gridCol w:w="2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派出学号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姓名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所在学院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留学国别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留学单位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资助期限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徐春龙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航天与建筑工程学院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德国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魏玛包豪斯大学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赵庆超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计算机科学与技术学院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澳大利亚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莫纳什大学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李传云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经济管理学院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瑞士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苏黎世大学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周安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经济管理学院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美国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纽约州立大学布法罗分校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郑爽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经济管理学院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澳大利亚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迪肯大学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袁茄曾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经济管理学院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加拿大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滑铁卢大学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王朴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材料科学与化学工程学院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美国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弗吉尼亚理工学院暨州立大学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白小静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材料科学与化学工程学院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美国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明尼苏达大学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201909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余吉波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物理学院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日本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冲绳科学技术大学院大学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201910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刘磊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水声工程学院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加拿大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维多利亚大学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201911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胡思为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水声工程学院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挪威</w:t>
            </w:r>
          </w:p>
        </w:tc>
        <w:tc>
          <w:tcPr>
            <w:tcW w:w="2561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南森环境与遥感研究中心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</w:p>
        </w:tc>
      </w:tr>
    </w:tbl>
    <w:p>
      <w:pPr>
        <w:spacing w:before="240" w:beforeLines="100" w:line="520" w:lineRule="exact"/>
        <w:rPr>
          <w:rFonts w:hint="eastAsia"/>
        </w:rPr>
      </w:pPr>
    </w:p>
    <w:p/>
    <w:sectPr>
      <w:pgSz w:w="16838" w:h="11906" w:orient="landscape"/>
      <w:pgMar w:top="1246" w:right="1440" w:bottom="779" w:left="144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470DAD"/>
    <w:rsid w:val="0D4C4CBD"/>
    <w:rsid w:val="10E16242"/>
    <w:rsid w:val="19263529"/>
    <w:rsid w:val="2B550683"/>
    <w:rsid w:val="2D0325F4"/>
    <w:rsid w:val="353F4518"/>
    <w:rsid w:val="3ACE0B3A"/>
    <w:rsid w:val="413424CF"/>
    <w:rsid w:val="44034CC8"/>
    <w:rsid w:val="4DB73929"/>
    <w:rsid w:val="5A2706EF"/>
    <w:rsid w:val="6D535020"/>
    <w:rsid w:val="72CE7156"/>
    <w:rsid w:val="7FF7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2018-07-03T08:52:00Z</dcterms:created>
  <dc:creator>大橙子</dc:creator>
  <cp:lastModifiedBy>大橙子</cp:lastModifiedBy>
  <cp:lastPrinted>2019-06-24T09:13:50Z</cp:lastPrinted>
  <dcterms:modified xsi:type="dcterms:W3CDTF">2019-06-24T09:22:35Z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